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F58" w:rsidRPr="00F15E9F" w:rsidRDefault="009F7F58" w:rsidP="00237418">
      <w:pPr>
        <w:autoSpaceDE w:val="0"/>
        <w:autoSpaceDN w:val="0"/>
        <w:adjustRightInd w:val="0"/>
        <w:ind w:firstLine="7920"/>
        <w:rPr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in;margin-top:18pt;width:38.25pt;height:54.75pt;z-index:251658240;visibility:visible" o:allowoverlap="f">
            <v:imagedata r:id="rId5" o:title=""/>
            <w10:wrap type="topAndBottom"/>
          </v:shape>
        </w:pict>
      </w:r>
    </w:p>
    <w:p w:rsidR="009F7F58" w:rsidRDefault="009F7F58" w:rsidP="00034AAD">
      <w:pPr>
        <w:jc w:val="center"/>
        <w:rPr>
          <w:b/>
        </w:rPr>
      </w:pPr>
      <w:r>
        <w:rPr>
          <w:b/>
        </w:rPr>
        <w:t>Київська районна в м. Полтаві рада</w:t>
      </w:r>
    </w:p>
    <w:p w:rsidR="009F7F58" w:rsidRDefault="009F7F58" w:rsidP="00034AAD">
      <w:pPr>
        <w:jc w:val="center"/>
        <w:rPr>
          <w:b/>
        </w:rPr>
      </w:pPr>
      <w:r>
        <w:rPr>
          <w:b/>
        </w:rPr>
        <w:t>Виконавчий комітет</w:t>
      </w:r>
    </w:p>
    <w:p w:rsidR="009F7F58" w:rsidRDefault="009F7F58" w:rsidP="00034AAD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9F7F58" w:rsidRDefault="009F7F58" w:rsidP="00034AAD">
      <w:pPr>
        <w:jc w:val="center"/>
        <w:rPr>
          <w:b/>
          <w:spacing w:val="20"/>
          <w:lang w:val="en-US"/>
        </w:rPr>
      </w:pPr>
    </w:p>
    <w:p w:rsidR="009F7F58" w:rsidRPr="00297B31" w:rsidRDefault="009F7F58" w:rsidP="00034AAD">
      <w:pPr>
        <w:jc w:val="center"/>
        <w:rPr>
          <w:b/>
          <w:spacing w:val="20"/>
          <w:lang w:val="en-US"/>
        </w:rPr>
      </w:pPr>
    </w:p>
    <w:p w:rsidR="009F7F58" w:rsidRPr="00F93CDA" w:rsidRDefault="009F7F58" w:rsidP="00034AAD">
      <w:pPr>
        <w:rPr>
          <w:color w:val="FF0000"/>
          <w:spacing w:val="20"/>
          <w:lang w:val="en-US"/>
        </w:rPr>
      </w:pPr>
      <w:r w:rsidRPr="00B8766B">
        <w:rPr>
          <w:spacing w:val="20"/>
        </w:rPr>
        <w:t xml:space="preserve">від </w:t>
      </w:r>
      <w:r>
        <w:rPr>
          <w:spacing w:val="20"/>
        </w:rPr>
        <w:t>26.</w:t>
      </w:r>
      <w:r w:rsidRPr="00B8766B">
        <w:rPr>
          <w:spacing w:val="20"/>
          <w:lang w:val="ru-RU"/>
        </w:rPr>
        <w:t>0</w:t>
      </w:r>
      <w:r>
        <w:rPr>
          <w:spacing w:val="20"/>
          <w:lang w:val="ru-RU"/>
        </w:rPr>
        <w:t>9</w:t>
      </w:r>
      <w:r w:rsidRPr="00B8766B">
        <w:rPr>
          <w:spacing w:val="20"/>
        </w:rPr>
        <w:t>.201</w:t>
      </w:r>
      <w:r>
        <w:rPr>
          <w:spacing w:val="20"/>
        </w:rPr>
        <w:t>7</w:t>
      </w:r>
      <w:r w:rsidRPr="00B8766B">
        <w:rPr>
          <w:spacing w:val="20"/>
        </w:rPr>
        <w:t xml:space="preserve">                                                            </w:t>
      </w:r>
      <w:r w:rsidRPr="00B8766B">
        <w:rPr>
          <w:spacing w:val="20"/>
        </w:rPr>
        <w:tab/>
      </w:r>
      <w:r w:rsidRPr="00B8766B">
        <w:rPr>
          <w:spacing w:val="20"/>
        </w:rPr>
        <w:tab/>
        <w:t xml:space="preserve">№ </w:t>
      </w:r>
      <w:r>
        <w:rPr>
          <w:spacing w:val="20"/>
          <w:lang w:val="en-US"/>
        </w:rPr>
        <w:t>233</w:t>
      </w:r>
    </w:p>
    <w:p w:rsidR="009F7F58" w:rsidRDefault="009F7F58" w:rsidP="00034AAD">
      <w:pPr>
        <w:rPr>
          <w:spacing w:val="20"/>
        </w:rPr>
      </w:pPr>
    </w:p>
    <w:p w:rsidR="009F7F58" w:rsidRDefault="009F7F58" w:rsidP="00B8766B">
      <w:pPr>
        <w:rPr>
          <w:szCs w:val="28"/>
        </w:rPr>
      </w:pPr>
      <w:r>
        <w:rPr>
          <w:szCs w:val="28"/>
        </w:rPr>
        <w:t xml:space="preserve">Про </w:t>
      </w:r>
      <w:r w:rsidRPr="00583471">
        <w:rPr>
          <w:szCs w:val="28"/>
          <w:lang w:val="ru-RU"/>
        </w:rPr>
        <w:t xml:space="preserve"> </w:t>
      </w:r>
      <w:r>
        <w:rPr>
          <w:szCs w:val="28"/>
        </w:rPr>
        <w:t>затвердження</w:t>
      </w:r>
      <w:r w:rsidRPr="00297B31">
        <w:rPr>
          <w:szCs w:val="28"/>
          <w:lang w:val="ru-RU"/>
        </w:rPr>
        <w:t xml:space="preserve"> </w:t>
      </w:r>
      <w:r>
        <w:rPr>
          <w:szCs w:val="28"/>
        </w:rPr>
        <w:t xml:space="preserve"> висновку</w:t>
      </w:r>
    </w:p>
    <w:p w:rsidR="009F7F58" w:rsidRDefault="009F7F58" w:rsidP="00B8766B">
      <w:pPr>
        <w:rPr>
          <w:szCs w:val="28"/>
        </w:rPr>
      </w:pPr>
      <w:r>
        <w:rPr>
          <w:szCs w:val="28"/>
        </w:rPr>
        <w:t xml:space="preserve">щодо доцільності </w:t>
      </w:r>
      <w:r w:rsidRPr="00583471">
        <w:rPr>
          <w:szCs w:val="28"/>
          <w:lang w:val="ru-RU"/>
        </w:rPr>
        <w:t xml:space="preserve"> </w:t>
      </w:r>
      <w:r>
        <w:rPr>
          <w:szCs w:val="28"/>
        </w:rPr>
        <w:t>позбавлення</w:t>
      </w:r>
    </w:p>
    <w:p w:rsidR="009F7F58" w:rsidRPr="00C91BE3" w:rsidRDefault="009F7F58" w:rsidP="00B8766B">
      <w:pPr>
        <w:rPr>
          <w:szCs w:val="28"/>
        </w:rPr>
      </w:pPr>
      <w:r>
        <w:rPr>
          <w:szCs w:val="28"/>
        </w:rPr>
        <w:t>батьківських прав ОСОБА 1</w:t>
      </w:r>
    </w:p>
    <w:p w:rsidR="009F7F58" w:rsidRDefault="009F7F58" w:rsidP="0087714F">
      <w:pPr>
        <w:jc w:val="both"/>
        <w:rPr>
          <w:szCs w:val="28"/>
          <w:lang w:val="en-US"/>
        </w:rPr>
      </w:pPr>
    </w:p>
    <w:p w:rsidR="009F7F58" w:rsidRPr="00297B31" w:rsidRDefault="009F7F58" w:rsidP="0087714F">
      <w:pPr>
        <w:jc w:val="both"/>
        <w:rPr>
          <w:szCs w:val="28"/>
          <w:lang w:val="en-US"/>
        </w:rPr>
      </w:pPr>
    </w:p>
    <w:p w:rsidR="009F7F58" w:rsidRDefault="009F7F58" w:rsidP="00034AAD">
      <w:pPr>
        <w:ind w:firstLine="708"/>
        <w:jc w:val="both"/>
        <w:rPr>
          <w:szCs w:val="28"/>
        </w:rPr>
      </w:pPr>
      <w:r>
        <w:rPr>
          <w:szCs w:val="28"/>
        </w:rPr>
        <w:t>У зв’язку із розглядом у Київському районному суді м. Полтави цивільної справи за позовом ОСОБА 2</w:t>
      </w:r>
      <w:r w:rsidRPr="00AF16F4">
        <w:rPr>
          <w:szCs w:val="28"/>
        </w:rPr>
        <w:t xml:space="preserve">, яка проживає за адресою: </w:t>
      </w:r>
      <w:r>
        <w:rPr>
          <w:szCs w:val="28"/>
        </w:rPr>
        <w:t>АДРЕСА 1</w:t>
      </w:r>
      <w:r w:rsidRPr="00AF16F4">
        <w:rPr>
          <w:szCs w:val="28"/>
        </w:rPr>
        <w:t xml:space="preserve"> до </w:t>
      </w:r>
      <w:r>
        <w:rPr>
          <w:szCs w:val="28"/>
        </w:rPr>
        <w:t>ОСОБА 1</w:t>
      </w:r>
      <w:r w:rsidRPr="00AF16F4">
        <w:rPr>
          <w:szCs w:val="28"/>
        </w:rPr>
        <w:t>, як</w:t>
      </w:r>
      <w:r>
        <w:rPr>
          <w:szCs w:val="28"/>
        </w:rPr>
        <w:t xml:space="preserve">ий зареєстрований за </w:t>
      </w:r>
      <w:r w:rsidRPr="00AF16F4">
        <w:rPr>
          <w:szCs w:val="28"/>
        </w:rPr>
        <w:t>адресою</w:t>
      </w:r>
      <w:r>
        <w:rPr>
          <w:szCs w:val="28"/>
        </w:rPr>
        <w:t>: АДРЕСА 2</w:t>
      </w:r>
      <w:r w:rsidRPr="00AF16F4">
        <w:rPr>
          <w:szCs w:val="28"/>
        </w:rPr>
        <w:t xml:space="preserve"> про позбавлення </w:t>
      </w:r>
      <w:r>
        <w:rPr>
          <w:szCs w:val="28"/>
        </w:rPr>
        <w:t>його</w:t>
      </w:r>
      <w:r w:rsidRPr="00AF16F4">
        <w:rPr>
          <w:szCs w:val="28"/>
        </w:rPr>
        <w:t xml:space="preserve"> батьківських прав відносно </w:t>
      </w:r>
      <w:r>
        <w:rPr>
          <w:szCs w:val="28"/>
        </w:rPr>
        <w:t>неповн</w:t>
      </w:r>
      <w:r w:rsidRPr="00AF16F4">
        <w:rPr>
          <w:szCs w:val="28"/>
        </w:rPr>
        <w:t>олітньо</w:t>
      </w:r>
      <w:r>
        <w:rPr>
          <w:szCs w:val="28"/>
        </w:rPr>
        <w:t>ї</w:t>
      </w:r>
      <w:r w:rsidRPr="00AF16F4">
        <w:rPr>
          <w:szCs w:val="28"/>
        </w:rPr>
        <w:t xml:space="preserve"> </w:t>
      </w:r>
      <w:r>
        <w:rPr>
          <w:szCs w:val="28"/>
        </w:rPr>
        <w:t>доньки</w:t>
      </w:r>
      <w:r w:rsidRPr="00AF16F4">
        <w:rPr>
          <w:szCs w:val="28"/>
        </w:rPr>
        <w:t xml:space="preserve"> </w:t>
      </w:r>
      <w:r>
        <w:rPr>
          <w:szCs w:val="28"/>
        </w:rPr>
        <w:t xml:space="preserve">ОСОБА 3, </w:t>
      </w:r>
      <w:r w:rsidRPr="00AF16F4">
        <w:rPr>
          <w:szCs w:val="28"/>
        </w:rPr>
        <w:t>200</w:t>
      </w:r>
      <w:r>
        <w:rPr>
          <w:szCs w:val="28"/>
        </w:rPr>
        <w:t>1</w:t>
      </w:r>
      <w:r w:rsidRPr="00AF16F4">
        <w:rPr>
          <w:szCs w:val="28"/>
        </w:rPr>
        <w:t xml:space="preserve"> р.н., </w:t>
      </w:r>
      <w:r>
        <w:rPr>
          <w:szCs w:val="28"/>
        </w:rPr>
        <w:t xml:space="preserve">керуючись </w:t>
      </w:r>
      <w:r w:rsidRPr="00DF4A16"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t>,</w:t>
      </w:r>
      <w:r>
        <w:rPr>
          <w:szCs w:val="28"/>
        </w:rPr>
        <w:t xml:space="preserve"> ст. 19, 164 Сімейного кодексу України, відповідно до постанови Кабінету Міністрів України від 24.09.2008 №866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21.09.2017, виконавчий комітет Київської районної в м. Полтаві ради</w:t>
      </w:r>
    </w:p>
    <w:p w:rsidR="009F7F58" w:rsidRDefault="009F7F58" w:rsidP="00034AAD">
      <w:pPr>
        <w:pStyle w:val="BodyText"/>
        <w:jc w:val="both"/>
      </w:pPr>
    </w:p>
    <w:p w:rsidR="009F7F58" w:rsidRDefault="009F7F58" w:rsidP="00034AAD">
      <w:pPr>
        <w:rPr>
          <w:spacing w:val="20"/>
        </w:rPr>
      </w:pPr>
      <w:r>
        <w:t>в и р і ш и в</w:t>
      </w:r>
      <w:r>
        <w:rPr>
          <w:spacing w:val="20"/>
        </w:rPr>
        <w:t>:</w:t>
      </w:r>
    </w:p>
    <w:p w:rsidR="009F7F58" w:rsidRDefault="009F7F58" w:rsidP="00034AAD">
      <w:pPr>
        <w:rPr>
          <w:spacing w:val="20"/>
        </w:rPr>
      </w:pPr>
    </w:p>
    <w:p w:rsidR="009F7F58" w:rsidRDefault="009F7F58" w:rsidP="00F15E9F">
      <w:pPr>
        <w:ind w:firstLine="708"/>
        <w:jc w:val="both"/>
        <w:rPr>
          <w:szCs w:val="28"/>
        </w:rPr>
      </w:pPr>
      <w:r>
        <w:rPr>
          <w:szCs w:val="28"/>
        </w:rPr>
        <w:t>затвердити висновок виконавчого комітету Київської районної в</w:t>
      </w:r>
      <w:r w:rsidRPr="00297B31">
        <w:rPr>
          <w:szCs w:val="28"/>
        </w:rPr>
        <w:br/>
      </w:r>
      <w:r>
        <w:rPr>
          <w:szCs w:val="28"/>
        </w:rPr>
        <w:t>м.</w:t>
      </w:r>
      <w:r w:rsidRPr="00297B31">
        <w:rPr>
          <w:szCs w:val="28"/>
        </w:rPr>
        <w:t xml:space="preserve"> </w:t>
      </w:r>
      <w:r>
        <w:rPr>
          <w:szCs w:val="28"/>
        </w:rPr>
        <w:t xml:space="preserve">Полтаві ради, як органу опіки та піклування, щодо </w:t>
      </w:r>
      <w:r w:rsidRPr="004330B3">
        <w:rPr>
          <w:szCs w:val="28"/>
        </w:rPr>
        <w:t xml:space="preserve">доцільності </w:t>
      </w:r>
      <w:r>
        <w:rPr>
          <w:szCs w:val="28"/>
        </w:rPr>
        <w:t>позбавлення батьківських прав ОСОБА 1</w:t>
      </w:r>
      <w:r w:rsidRPr="00AF16F4">
        <w:rPr>
          <w:szCs w:val="28"/>
        </w:rPr>
        <w:t>,</w:t>
      </w:r>
      <w:r>
        <w:rPr>
          <w:szCs w:val="28"/>
        </w:rPr>
        <w:t xml:space="preserve"> 1977 р.н. відносно неповн</w:t>
      </w:r>
      <w:r w:rsidRPr="00AF16F4">
        <w:rPr>
          <w:szCs w:val="28"/>
        </w:rPr>
        <w:t>олітньо</w:t>
      </w:r>
      <w:r>
        <w:rPr>
          <w:szCs w:val="28"/>
        </w:rPr>
        <w:t>ї</w:t>
      </w:r>
      <w:r w:rsidRPr="00AF16F4">
        <w:rPr>
          <w:szCs w:val="28"/>
        </w:rPr>
        <w:t xml:space="preserve"> </w:t>
      </w:r>
      <w:r>
        <w:rPr>
          <w:szCs w:val="28"/>
        </w:rPr>
        <w:t>доньки</w:t>
      </w:r>
      <w:r w:rsidRPr="00AF16F4">
        <w:rPr>
          <w:szCs w:val="28"/>
        </w:rPr>
        <w:t xml:space="preserve"> </w:t>
      </w:r>
      <w:r>
        <w:rPr>
          <w:szCs w:val="28"/>
        </w:rPr>
        <w:t xml:space="preserve">ОСОБА 3, </w:t>
      </w:r>
      <w:r w:rsidRPr="00AF16F4">
        <w:rPr>
          <w:szCs w:val="28"/>
        </w:rPr>
        <w:t>200</w:t>
      </w:r>
      <w:r>
        <w:rPr>
          <w:szCs w:val="28"/>
        </w:rPr>
        <w:t>1 р.н. (додаток).</w:t>
      </w:r>
    </w:p>
    <w:p w:rsidR="009F7F58" w:rsidRDefault="009F7F58" w:rsidP="00034AAD">
      <w:pPr>
        <w:ind w:firstLine="708"/>
        <w:jc w:val="both"/>
        <w:rPr>
          <w:szCs w:val="28"/>
        </w:rPr>
      </w:pPr>
    </w:p>
    <w:p w:rsidR="009F7F58" w:rsidRDefault="009F7F58" w:rsidP="00034AAD"/>
    <w:p w:rsidR="009F7F58" w:rsidRDefault="009F7F58" w:rsidP="00034AAD">
      <w:r>
        <w:t xml:space="preserve">Голова районної ради                              </w:t>
      </w:r>
      <w:r>
        <w:tab/>
      </w:r>
      <w:r>
        <w:tab/>
      </w:r>
      <w:r>
        <w:tab/>
      </w:r>
      <w:r>
        <w:tab/>
        <w:t>С. Синягівський</w:t>
      </w:r>
    </w:p>
    <w:p w:rsidR="009F7F58" w:rsidRDefault="009F7F58" w:rsidP="00034AAD"/>
    <w:p w:rsidR="009F7F58" w:rsidRDefault="009F7F58" w:rsidP="00B8766B">
      <w:pPr>
        <w:jc w:val="both"/>
        <w:rPr>
          <w:sz w:val="18"/>
          <w:szCs w:val="18"/>
        </w:rPr>
      </w:pPr>
    </w:p>
    <w:p w:rsidR="009F7F58" w:rsidRDefault="009F7F58" w:rsidP="00FA1EC8">
      <w:pPr>
        <w:ind w:firstLine="5400"/>
        <w:rPr>
          <w:szCs w:val="28"/>
        </w:rPr>
      </w:pPr>
    </w:p>
    <w:p w:rsidR="009F7F58" w:rsidRDefault="009F7F58" w:rsidP="00FA1EC8">
      <w:pPr>
        <w:ind w:firstLine="5400"/>
        <w:rPr>
          <w:szCs w:val="28"/>
        </w:rPr>
      </w:pPr>
    </w:p>
    <w:p w:rsidR="009F7F58" w:rsidRDefault="009F7F58" w:rsidP="00FA1EC8">
      <w:pPr>
        <w:ind w:firstLine="5400"/>
        <w:rPr>
          <w:szCs w:val="28"/>
        </w:rPr>
      </w:pPr>
    </w:p>
    <w:sectPr w:rsidR="009F7F58" w:rsidSect="00540958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AAD"/>
    <w:rsid w:val="00034AAD"/>
    <w:rsid w:val="0007299F"/>
    <w:rsid w:val="00081365"/>
    <w:rsid w:val="00081474"/>
    <w:rsid w:val="00091EB6"/>
    <w:rsid w:val="000A2881"/>
    <w:rsid w:val="000C5543"/>
    <w:rsid w:val="000D3D88"/>
    <w:rsid w:val="000D7AE4"/>
    <w:rsid w:val="000F56FD"/>
    <w:rsid w:val="00102099"/>
    <w:rsid w:val="00121B14"/>
    <w:rsid w:val="0014341B"/>
    <w:rsid w:val="00143CD2"/>
    <w:rsid w:val="00153FFB"/>
    <w:rsid w:val="00161042"/>
    <w:rsid w:val="00163AD6"/>
    <w:rsid w:val="0016798D"/>
    <w:rsid w:val="00176D20"/>
    <w:rsid w:val="001865B0"/>
    <w:rsid w:val="00186666"/>
    <w:rsid w:val="00190F2F"/>
    <w:rsid w:val="001A2437"/>
    <w:rsid w:val="001B04D7"/>
    <w:rsid w:val="001C1D2B"/>
    <w:rsid w:val="001C21DA"/>
    <w:rsid w:val="001C3E47"/>
    <w:rsid w:val="001C65BC"/>
    <w:rsid w:val="001D0EF8"/>
    <w:rsid w:val="001F6822"/>
    <w:rsid w:val="00204F45"/>
    <w:rsid w:val="00212832"/>
    <w:rsid w:val="00217645"/>
    <w:rsid w:val="00223C73"/>
    <w:rsid w:val="0023362D"/>
    <w:rsid w:val="00237418"/>
    <w:rsid w:val="002646CC"/>
    <w:rsid w:val="00294BAA"/>
    <w:rsid w:val="00297B31"/>
    <w:rsid w:val="002C4AB9"/>
    <w:rsid w:val="00305D6D"/>
    <w:rsid w:val="003063FF"/>
    <w:rsid w:val="0031497F"/>
    <w:rsid w:val="003174B5"/>
    <w:rsid w:val="00323664"/>
    <w:rsid w:val="00332946"/>
    <w:rsid w:val="00333DC2"/>
    <w:rsid w:val="00334AB5"/>
    <w:rsid w:val="00354479"/>
    <w:rsid w:val="003610A2"/>
    <w:rsid w:val="00361D97"/>
    <w:rsid w:val="00372DBC"/>
    <w:rsid w:val="003761DE"/>
    <w:rsid w:val="003B04DA"/>
    <w:rsid w:val="003B5E5F"/>
    <w:rsid w:val="003C0851"/>
    <w:rsid w:val="003D38B4"/>
    <w:rsid w:val="004066D0"/>
    <w:rsid w:val="00412187"/>
    <w:rsid w:val="0042444A"/>
    <w:rsid w:val="004330B3"/>
    <w:rsid w:val="004519B5"/>
    <w:rsid w:val="00452F60"/>
    <w:rsid w:val="00460CFD"/>
    <w:rsid w:val="00462111"/>
    <w:rsid w:val="00476709"/>
    <w:rsid w:val="00491D12"/>
    <w:rsid w:val="004934F3"/>
    <w:rsid w:val="004939EF"/>
    <w:rsid w:val="004A3F02"/>
    <w:rsid w:val="004B4172"/>
    <w:rsid w:val="004E60ED"/>
    <w:rsid w:val="00526325"/>
    <w:rsid w:val="005320FE"/>
    <w:rsid w:val="00540958"/>
    <w:rsid w:val="00551BA5"/>
    <w:rsid w:val="005564E7"/>
    <w:rsid w:val="00583471"/>
    <w:rsid w:val="0058451D"/>
    <w:rsid w:val="00590C1D"/>
    <w:rsid w:val="005A1D17"/>
    <w:rsid w:val="005B411A"/>
    <w:rsid w:val="005B6699"/>
    <w:rsid w:val="005D3A6C"/>
    <w:rsid w:val="005D69C9"/>
    <w:rsid w:val="006175DA"/>
    <w:rsid w:val="00617FFB"/>
    <w:rsid w:val="00625D42"/>
    <w:rsid w:val="00653952"/>
    <w:rsid w:val="00683954"/>
    <w:rsid w:val="00686E7E"/>
    <w:rsid w:val="00691320"/>
    <w:rsid w:val="006928A5"/>
    <w:rsid w:val="006A4B6B"/>
    <w:rsid w:val="006B65BB"/>
    <w:rsid w:val="006C07FA"/>
    <w:rsid w:val="006C0BEC"/>
    <w:rsid w:val="006D19E3"/>
    <w:rsid w:val="006D7AB6"/>
    <w:rsid w:val="006E423A"/>
    <w:rsid w:val="006E5152"/>
    <w:rsid w:val="006F4850"/>
    <w:rsid w:val="00705A4C"/>
    <w:rsid w:val="0071188D"/>
    <w:rsid w:val="00723669"/>
    <w:rsid w:val="007502AB"/>
    <w:rsid w:val="00761219"/>
    <w:rsid w:val="00762692"/>
    <w:rsid w:val="00784C55"/>
    <w:rsid w:val="00795AD1"/>
    <w:rsid w:val="007A3414"/>
    <w:rsid w:val="007B7539"/>
    <w:rsid w:val="007C1578"/>
    <w:rsid w:val="007C5E5D"/>
    <w:rsid w:val="007F4519"/>
    <w:rsid w:val="00812D8D"/>
    <w:rsid w:val="008136F5"/>
    <w:rsid w:val="00833494"/>
    <w:rsid w:val="00833EEB"/>
    <w:rsid w:val="00836DFC"/>
    <w:rsid w:val="00853FF9"/>
    <w:rsid w:val="0086704B"/>
    <w:rsid w:val="008721A2"/>
    <w:rsid w:val="0087714F"/>
    <w:rsid w:val="00884AAD"/>
    <w:rsid w:val="008860F5"/>
    <w:rsid w:val="00896220"/>
    <w:rsid w:val="008B259C"/>
    <w:rsid w:val="008B3994"/>
    <w:rsid w:val="008C076C"/>
    <w:rsid w:val="008C7215"/>
    <w:rsid w:val="008D7485"/>
    <w:rsid w:val="008F6E7B"/>
    <w:rsid w:val="0090059E"/>
    <w:rsid w:val="00912E09"/>
    <w:rsid w:val="0091383D"/>
    <w:rsid w:val="009242EC"/>
    <w:rsid w:val="00937E2F"/>
    <w:rsid w:val="00950F71"/>
    <w:rsid w:val="00961C8B"/>
    <w:rsid w:val="009708CE"/>
    <w:rsid w:val="00974B66"/>
    <w:rsid w:val="00981DCC"/>
    <w:rsid w:val="00982976"/>
    <w:rsid w:val="009A2F32"/>
    <w:rsid w:val="009B146C"/>
    <w:rsid w:val="009B6221"/>
    <w:rsid w:val="009C298C"/>
    <w:rsid w:val="009C2E62"/>
    <w:rsid w:val="009F68F9"/>
    <w:rsid w:val="009F7F58"/>
    <w:rsid w:val="00A15922"/>
    <w:rsid w:val="00A3780C"/>
    <w:rsid w:val="00A642E2"/>
    <w:rsid w:val="00A74B8E"/>
    <w:rsid w:val="00A7712F"/>
    <w:rsid w:val="00A84542"/>
    <w:rsid w:val="00AA3320"/>
    <w:rsid w:val="00AD20CF"/>
    <w:rsid w:val="00AE6CA7"/>
    <w:rsid w:val="00AF16F4"/>
    <w:rsid w:val="00AF718C"/>
    <w:rsid w:val="00B1110A"/>
    <w:rsid w:val="00B142C8"/>
    <w:rsid w:val="00B2207D"/>
    <w:rsid w:val="00B52F8D"/>
    <w:rsid w:val="00B8766B"/>
    <w:rsid w:val="00BA707F"/>
    <w:rsid w:val="00BD1453"/>
    <w:rsid w:val="00BE5F63"/>
    <w:rsid w:val="00C066FA"/>
    <w:rsid w:val="00C366CD"/>
    <w:rsid w:val="00C44622"/>
    <w:rsid w:val="00C64631"/>
    <w:rsid w:val="00C64B9D"/>
    <w:rsid w:val="00C665C6"/>
    <w:rsid w:val="00C91BE3"/>
    <w:rsid w:val="00C95DAF"/>
    <w:rsid w:val="00CA343D"/>
    <w:rsid w:val="00CA772E"/>
    <w:rsid w:val="00CC794C"/>
    <w:rsid w:val="00D020EC"/>
    <w:rsid w:val="00D07D0E"/>
    <w:rsid w:val="00D20F35"/>
    <w:rsid w:val="00D23296"/>
    <w:rsid w:val="00D235E9"/>
    <w:rsid w:val="00D42747"/>
    <w:rsid w:val="00D469F2"/>
    <w:rsid w:val="00D51823"/>
    <w:rsid w:val="00D70A07"/>
    <w:rsid w:val="00DA124F"/>
    <w:rsid w:val="00DA2572"/>
    <w:rsid w:val="00DB0FAB"/>
    <w:rsid w:val="00DB5888"/>
    <w:rsid w:val="00DB7EF0"/>
    <w:rsid w:val="00DC37A5"/>
    <w:rsid w:val="00DD1293"/>
    <w:rsid w:val="00DD4185"/>
    <w:rsid w:val="00DE1C95"/>
    <w:rsid w:val="00DE253A"/>
    <w:rsid w:val="00DF0793"/>
    <w:rsid w:val="00DF0C80"/>
    <w:rsid w:val="00DF4A16"/>
    <w:rsid w:val="00DF739C"/>
    <w:rsid w:val="00E056B4"/>
    <w:rsid w:val="00E14E87"/>
    <w:rsid w:val="00E47563"/>
    <w:rsid w:val="00E61EA5"/>
    <w:rsid w:val="00E701F7"/>
    <w:rsid w:val="00E77A8E"/>
    <w:rsid w:val="00E86B07"/>
    <w:rsid w:val="00E87246"/>
    <w:rsid w:val="00E904E6"/>
    <w:rsid w:val="00EA2096"/>
    <w:rsid w:val="00EE2462"/>
    <w:rsid w:val="00EF3935"/>
    <w:rsid w:val="00EF4429"/>
    <w:rsid w:val="00F00EF6"/>
    <w:rsid w:val="00F15E9F"/>
    <w:rsid w:val="00F350FC"/>
    <w:rsid w:val="00F51BAC"/>
    <w:rsid w:val="00F55081"/>
    <w:rsid w:val="00F6039E"/>
    <w:rsid w:val="00F714FE"/>
    <w:rsid w:val="00F71989"/>
    <w:rsid w:val="00F814F3"/>
    <w:rsid w:val="00F85D27"/>
    <w:rsid w:val="00F93CDA"/>
    <w:rsid w:val="00F94605"/>
    <w:rsid w:val="00FA14D3"/>
    <w:rsid w:val="00FA1EC8"/>
    <w:rsid w:val="00FA3736"/>
    <w:rsid w:val="00FD1BD9"/>
    <w:rsid w:val="00FD795B"/>
    <w:rsid w:val="00FE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AAD"/>
    <w:rPr>
      <w:rFonts w:ascii="Times New Roman" w:eastAsia="Times New Roman" w:hAnsi="Times New Roman"/>
      <w:sz w:val="28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034AAD"/>
    <w:rPr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4AAD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839</TotalTime>
  <Pages>1</Pages>
  <Words>203</Words>
  <Characters>1160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2017-09-26T12:25:00Z</cp:lastPrinted>
  <dcterms:created xsi:type="dcterms:W3CDTF">2015-02-18T06:06:00Z</dcterms:created>
  <dcterms:modified xsi:type="dcterms:W3CDTF">2017-09-27T05:55:00Z</dcterms:modified>
</cp:coreProperties>
</file>